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A9C4B9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73079">
        <w:rPr>
          <w:rFonts w:ascii="Arial" w:eastAsia="MS Mincho" w:hAnsi="Arial" w:cs="Arial"/>
          <w:b/>
          <w:sz w:val="24"/>
          <w:szCs w:val="24"/>
          <w:lang w:eastAsia="ja-JP"/>
        </w:rPr>
        <w:t>2021</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5464AD6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A86123">
        <w:rPr>
          <w:rFonts w:ascii="Arial" w:hAnsi="Arial" w:cs="Arial"/>
          <w:b/>
          <w:bCs/>
        </w:rPr>
        <w:t>Clause 5.</w:t>
      </w:r>
      <w:r w:rsidR="00447644">
        <w:rPr>
          <w:rFonts w:ascii="Arial" w:hAnsi="Arial" w:cs="Arial"/>
          <w:b/>
          <w:bCs/>
        </w:rPr>
        <w:t>8</w:t>
      </w:r>
      <w:r w:rsidR="00A86123">
        <w:rPr>
          <w:rFonts w:ascii="Arial" w:hAnsi="Arial" w:cs="Arial"/>
          <w:b/>
          <w:bCs/>
        </w:rPr>
        <w:t>.</w:t>
      </w:r>
      <w:r w:rsidR="00447644">
        <w:rPr>
          <w:rFonts w:ascii="Arial" w:hAnsi="Arial" w:cs="Arial"/>
          <w:b/>
          <w:bCs/>
        </w:rPr>
        <w:t>1</w:t>
      </w:r>
      <w:r w:rsidR="00A86123">
        <w:rPr>
          <w:rFonts w:ascii="Arial" w:hAnsi="Arial" w:cs="Arial"/>
          <w:b/>
          <w:bCs/>
        </w:rPr>
        <w:t xml:space="preserve"> Revision</w:t>
      </w:r>
      <w:r w:rsidR="00F0571C">
        <w:rPr>
          <w:rFonts w:ascii="Arial" w:hAnsi="Arial" w:cs="Arial"/>
          <w:b/>
          <w:bCs/>
        </w:rPr>
        <w:t xml:space="preserve"> (</w:t>
      </w:r>
      <w:r w:rsidR="00447644">
        <w:rPr>
          <w:rFonts w:ascii="Arial" w:hAnsi="Arial" w:cs="Arial"/>
          <w:b/>
          <w:bCs/>
        </w:rPr>
        <w:t>Device Support</w:t>
      </w:r>
      <w:r w:rsidR="00F0571C">
        <w:rPr>
          <w:rFonts w:ascii="Arial" w:hAnsi="Arial" w:cs="Arial"/>
          <w:b/>
          <w:bCs/>
        </w:rPr>
        <w:t>)</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171AE9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8E07D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86123">
        <w:rPr>
          <w:rFonts w:ascii="Arial" w:eastAsia="Calibri" w:hAnsi="Arial" w:cs="Arial"/>
          <w:i/>
          <w:sz w:val="22"/>
          <w:szCs w:val="22"/>
        </w:rPr>
        <w:t>Editorial revision to reformat clause into two sub-clauses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BADEEFB" w14:textId="4152DDCB" w:rsidR="0093354D" w:rsidRDefault="00E96B54" w:rsidP="0009108F">
      <w:pPr>
        <w:pStyle w:val="CRCoverPage"/>
        <w:rPr>
          <w:rFonts w:ascii="Times New Roman" w:hAnsi="Times New Roman"/>
          <w:noProof/>
        </w:rPr>
      </w:pPr>
      <w:r>
        <w:rPr>
          <w:rFonts w:ascii="Times New Roman" w:hAnsi="Times New Roman"/>
          <w:noProof/>
        </w:rPr>
        <w:t>Clause 5 includes a mix of formats</w:t>
      </w:r>
      <w:r w:rsidR="0093354D" w:rsidRPr="0093354D">
        <w:rPr>
          <w:rFonts w:ascii="Times New Roman" w:hAnsi="Times New Roman"/>
          <w:noProof/>
        </w:rPr>
        <w:t>.</w:t>
      </w:r>
      <w:r>
        <w:rPr>
          <w:rFonts w:ascii="Times New Roman" w:hAnsi="Times New Roman"/>
          <w:noProof/>
        </w:rPr>
        <w:t xml:space="preserve">  This proposed revision reformats the information from a full use case format to a two-clause format (description, potential new requirements).</w:t>
      </w:r>
    </w:p>
    <w:p w14:paraId="6BC49DFD" w14:textId="3D4F0635" w:rsidR="0009108F" w:rsidRPr="008A5E86" w:rsidRDefault="0009108F" w:rsidP="0009108F">
      <w:pPr>
        <w:pStyle w:val="CRCoverPage"/>
        <w:rPr>
          <w:b/>
          <w:noProof/>
          <w:lang w:val="en-US"/>
        </w:rPr>
      </w:pPr>
      <w:r w:rsidRPr="008A5E86">
        <w:rPr>
          <w:b/>
          <w:noProof/>
          <w:lang w:val="en-US"/>
        </w:rPr>
        <w:t>2. Reason for Change</w:t>
      </w:r>
    </w:p>
    <w:p w14:paraId="70EDD297" w14:textId="1D9F8D75" w:rsidR="0009108F" w:rsidRPr="008A5E86" w:rsidRDefault="00E96B54" w:rsidP="0009108F">
      <w:pPr>
        <w:rPr>
          <w:noProof/>
          <w:lang w:val="en-US"/>
        </w:rPr>
      </w:pPr>
      <w:r>
        <w:rPr>
          <w:noProof/>
          <w:lang w:val="en-US"/>
        </w:rPr>
        <w:t>Improved readability.</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E07709" w14:textId="77777777" w:rsidR="00376F14" w:rsidRDefault="00376F14" w:rsidP="00376F14">
      <w:pPr>
        <w:pStyle w:val="Heading2"/>
      </w:pPr>
      <w:bookmarkStart w:id="0" w:name="_Toc193810336"/>
      <w:r>
        <w:t>5.8</w:t>
      </w:r>
      <w:r>
        <w:tab/>
        <w:t>Device Support</w:t>
      </w:r>
      <w:bookmarkEnd w:id="0"/>
    </w:p>
    <w:p w14:paraId="7A4392E5" w14:textId="77777777" w:rsidR="00376F14" w:rsidRDefault="00376F14" w:rsidP="00376F14">
      <w:pPr>
        <w:pStyle w:val="EditorsNote"/>
      </w:pPr>
      <w:r>
        <w:t>Editor’s Note:  Text to be provided.  This clause to address potential (new) requirements for device diversity.</w:t>
      </w:r>
    </w:p>
    <w:p w14:paraId="0D675A7F" w14:textId="77777777" w:rsidR="00376F14" w:rsidRDefault="00376F14" w:rsidP="00376F14">
      <w:pPr>
        <w:pStyle w:val="Heading3"/>
      </w:pPr>
      <w:bookmarkStart w:id="1" w:name="_Toc193810337"/>
      <w:r>
        <w:t>5.8.1</w:t>
      </w:r>
      <w:r>
        <w:tab/>
        <w:t>Continued support for Diverse UE types</w:t>
      </w:r>
      <w:bookmarkEnd w:id="1"/>
    </w:p>
    <w:p w14:paraId="510784FD" w14:textId="77777777" w:rsidR="00376F14" w:rsidRDefault="00376F14" w:rsidP="00376F14">
      <w:pPr>
        <w:pStyle w:val="Heading4"/>
      </w:pPr>
      <w:bookmarkStart w:id="2" w:name="_Toc193810338"/>
      <w:r>
        <w:t>5.8.1.1</w:t>
      </w:r>
      <w:r>
        <w:tab/>
        <w:t>Description</w:t>
      </w:r>
      <w:bookmarkEnd w:id="2"/>
    </w:p>
    <w:p w14:paraId="2885C95C" w14:textId="77777777" w:rsidR="00376F14" w:rsidRDefault="00376F14" w:rsidP="00376F14">
      <w:r>
        <w:t>It is envisioned that a next generation system will continue to support a population of UEs with varying capabilities that would support different use cases. For example, simple UEs with limited capabilities would be supported by the 6G network, alongside more sophisticated UEs that support more advanced features and capabilities.</w:t>
      </w:r>
    </w:p>
    <w:p w14:paraId="2F8A9408" w14:textId="77777777" w:rsidR="00376F14" w:rsidRDefault="00376F14" w:rsidP="00376F14">
      <w: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725DC6ED" w14:textId="77777777" w:rsidR="00376F14" w:rsidRDefault="00376F14" w:rsidP="00376F14">
      <w:r>
        <w:t>To better support the various UEs types that represent different market segments, the 6G system needs the flexibility to optimally support these different UEs types.</w:t>
      </w:r>
    </w:p>
    <w:p w14:paraId="12A57201" w14:textId="77777777" w:rsidR="00376F14" w:rsidRDefault="00376F14" w:rsidP="00376F14">
      <w:r>
        <w:t>While different UEs types already exist in 5G, it is essential that this requirement is included from the first release of 6G.</w:t>
      </w:r>
    </w:p>
    <w:p w14:paraId="7013463C" w14:textId="77777777" w:rsidR="00376F14" w:rsidRDefault="00376F14" w:rsidP="00376F14">
      <w:r>
        <w:t>It is also important to highlight that while there is expected diversity in the types of UEs, each UE type should have at its core a common set of basic capabilities, to maximise the commonalities and thus reducing market fragmentation.</w:t>
      </w:r>
    </w:p>
    <w:p w14:paraId="2E7A5CA4" w14:textId="234A985F" w:rsidR="00376F14" w:rsidDel="003D759E" w:rsidRDefault="00376F14" w:rsidP="00376F14">
      <w:pPr>
        <w:pStyle w:val="Heading4"/>
        <w:rPr>
          <w:del w:id="3" w:author="Trakinat, Jean" w:date="2025-04-07T09:15:00Z" w16du:dateUtc="2025-04-07T13:15:00Z"/>
        </w:rPr>
      </w:pPr>
      <w:bookmarkStart w:id="4" w:name="_Toc193810339"/>
      <w:del w:id="5" w:author="Trakinat, Jean" w:date="2025-04-07T09:15:00Z" w16du:dateUtc="2025-04-07T13:15:00Z">
        <w:r w:rsidDel="003D759E">
          <w:lastRenderedPageBreak/>
          <w:delText>5.8.1.2</w:delText>
        </w:r>
        <w:r w:rsidDel="003D759E">
          <w:tab/>
          <w:delText>Existing features partly or fully covering the use case functionality</w:delText>
        </w:r>
        <w:bookmarkEnd w:id="4"/>
      </w:del>
    </w:p>
    <w:p w14:paraId="2740C856" w14:textId="77777777" w:rsidR="00376F14" w:rsidRDefault="00376F14" w:rsidP="00376F14">
      <w:r>
        <w:t>TS 22.261 [14] indicates in various clauses, the intent of a 5G system to support "diverse UEs and services" in the informative text, for example:</w:t>
      </w:r>
    </w:p>
    <w:p w14:paraId="7B524D07" w14:textId="77777777" w:rsidR="00376F14" w:rsidRDefault="00376F14" w:rsidP="00376F14">
      <w:r>
        <w:t>Introduction clause:</w:t>
      </w:r>
    </w:p>
    <w:p w14:paraId="1F61F1D1" w14:textId="77777777" w:rsidR="00376F14" w:rsidRDefault="00376F14" w:rsidP="00376F14">
      <w:pPr>
        <w:rPr>
          <w:i/>
          <w:iCs/>
        </w:rPr>
      </w:pPr>
      <w:r>
        <w:rPr>
          <w:i/>
          <w:iCs/>
        </w:rPr>
        <w:t>The need to support different kinds of UEs (e.g. for the Internet of Things (IoT)), …</w:t>
      </w:r>
    </w:p>
    <w:p w14:paraId="0B86A48A" w14:textId="77777777" w:rsidR="00376F14" w:rsidRDefault="00376F14" w:rsidP="00376F14">
      <w:r>
        <w:t>Clause 6.2.1:</w:t>
      </w:r>
    </w:p>
    <w:p w14:paraId="4762EBCB" w14:textId="77777777" w:rsidR="00376F14" w:rsidRDefault="00376F14" w:rsidP="00376F14">
      <w:pPr>
        <w:rPr>
          <w:i/>
          <w:iCs/>
        </w:rPr>
      </w:pPr>
      <w:r>
        <w:rPr>
          <w:i/>
          <w:iCs/>
        </w:rPr>
        <w:t>A key feature of 5G is support for UEs with different mobility management needs. 5G will support UEs with a range of mobility management needs …</w:t>
      </w:r>
    </w:p>
    <w:p w14:paraId="38FCA449" w14:textId="77777777" w:rsidR="00376F14" w:rsidRDefault="00376F14" w:rsidP="00376F14">
      <w:r>
        <w:t>Clause 6.4.1:</w:t>
      </w:r>
    </w:p>
    <w:p w14:paraId="4F3760AE" w14:textId="77777777" w:rsidR="00376F14" w:rsidRDefault="00376F14" w:rsidP="00376F14">
      <w:pPr>
        <w:rPr>
          <w:i/>
          <w:iCs/>
        </w:rPr>
      </w:pPr>
      <w:r>
        <w:rPr>
          <w:i/>
          <w:iCs/>
        </w:rPr>
        <w:t>5G introduces the opportunity to design a system to be optimized for supporting diverse UEs and services.</w:t>
      </w:r>
    </w:p>
    <w:p w14:paraId="1A84DD16" w14:textId="77777777" w:rsidR="00376F14" w:rsidRDefault="00376F14" w:rsidP="00376F14">
      <w:r>
        <w:t xml:space="preserve">Also, </w:t>
      </w:r>
      <w:proofErr w:type="gramStart"/>
      <w:r>
        <w:t>a number of</w:t>
      </w:r>
      <w:proofErr w:type="gramEnd"/>
      <w:r>
        <w:t xml:space="preserve"> requirements in TS 22.261 [14] mention "UE capabilities":</w:t>
      </w:r>
    </w:p>
    <w:p w14:paraId="762261B7" w14:textId="77777777" w:rsidR="00376F14" w:rsidRDefault="00376F14" w:rsidP="00376F14">
      <w:pPr>
        <w:rPr>
          <w:i/>
          <w:iCs/>
        </w:rPr>
      </w:pPr>
      <w:r>
        <w:rPr>
          <w:i/>
          <w:iCs/>
        </w:rPr>
        <w:t>The 5G system shall support a mechanism for a UE to select and access network slice(s) based on UE capability, ongoing application, radio resources assigned to the slice, and policy (e.g., application preference).</w:t>
      </w:r>
    </w:p>
    <w:p w14:paraId="200BA9AF" w14:textId="77777777" w:rsidR="00376F14" w:rsidRDefault="00376F14" w:rsidP="00376F14">
      <w:pPr>
        <w:rPr>
          <w:i/>
          <w:iCs/>
        </w:rPr>
      </w:pPr>
      <w:r>
        <w:rPr>
          <w:i/>
          <w:iCs/>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7A797051" w14:textId="77777777" w:rsidR="00376F14" w:rsidRDefault="00376F14" w:rsidP="00376F14">
      <w:pPr>
        <w:rPr>
          <w:i/>
          <w:iCs/>
        </w:rPr>
      </w:pPr>
      <w:r>
        <w:rPr>
          <w:i/>
          <w:iCs/>
        </w:rPr>
        <w:t>The 5G system shall support UEs with multiple radio and single radio capabilities.</w:t>
      </w:r>
    </w:p>
    <w:p w14:paraId="1FD6DA26" w14:textId="77777777" w:rsidR="00376F14" w:rsidRDefault="00376F14" w:rsidP="00376F14">
      <w: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107BAE10" w14:textId="45BF4AC0" w:rsidR="00376F14" w:rsidRDefault="00376F14" w:rsidP="00376F14">
      <w:pPr>
        <w:pStyle w:val="Heading4"/>
      </w:pPr>
      <w:bookmarkStart w:id="6" w:name="_Toc193810340"/>
      <w:r>
        <w:t>5.8.1.</w:t>
      </w:r>
      <w:del w:id="7" w:author="Trakinat, Jean" w:date="2025-04-07T09:15:00Z" w16du:dateUtc="2025-04-07T13:15:00Z">
        <w:r w:rsidDel="003D759E">
          <w:delText>3</w:delText>
        </w:r>
      </w:del>
      <w:ins w:id="8" w:author="Trakinat, Jean" w:date="2025-04-07T09:15:00Z" w16du:dateUtc="2025-04-07T13:15:00Z">
        <w:r w:rsidR="003D759E">
          <w:t>2</w:t>
        </w:r>
      </w:ins>
      <w:r>
        <w:tab/>
        <w:t>Potential New Requirements</w:t>
      </w:r>
      <w:bookmarkEnd w:id="6"/>
      <w:r>
        <w:t xml:space="preserve"> </w:t>
      </w:r>
    </w:p>
    <w:p w14:paraId="73D14F83" w14:textId="1CD698AD" w:rsidR="00376F14" w:rsidRDefault="00376F14" w:rsidP="00376F14">
      <w:r>
        <w:t>[PR 5.8.1.</w:t>
      </w:r>
      <w:del w:id="9" w:author="Trakinat, Jean" w:date="2025-04-07T09:16:00Z" w16du:dateUtc="2025-04-07T13:16:00Z">
        <w:r w:rsidDel="003D759E">
          <w:delText>3</w:delText>
        </w:r>
      </w:del>
      <w:ins w:id="10" w:author="Trakinat, Jean" w:date="2025-04-07T09:16:00Z" w16du:dateUtc="2025-04-07T13:16:00Z">
        <w:r w:rsidR="003D759E">
          <w:t>2</w:t>
        </w:r>
      </w:ins>
      <w:r>
        <w:t>-1] The 6G system shall support UEs with different characteristics such as data rate, latency, etc.</w:t>
      </w:r>
    </w:p>
    <w:p w14:paraId="3FE43B2B" w14:textId="77777777" w:rsidR="00376F14" w:rsidRDefault="00376F14" w:rsidP="00376F14">
      <w:pPr>
        <w:pStyle w:val="EditorsNote"/>
      </w:pPr>
      <w:r>
        <w:t>Editor's Note: additional considerations on the above requirement is FFS.</w:t>
      </w:r>
    </w:p>
    <w:p w14:paraId="5D19A87A" w14:textId="77777777" w:rsidR="0009108F" w:rsidRPr="00AD7C25" w:rsidRDefault="0009108F" w:rsidP="0009108F">
      <w:pPr>
        <w:rPr>
          <w:noProof/>
          <w:lang w:val="en-US"/>
        </w:rPr>
      </w:pPr>
    </w:p>
    <w:p w14:paraId="3C612AE9" w14:textId="4EF9FB1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D8E8E" w14:textId="77777777" w:rsidR="00983ED7" w:rsidRDefault="00983ED7">
      <w:r>
        <w:separator/>
      </w:r>
    </w:p>
  </w:endnote>
  <w:endnote w:type="continuationSeparator" w:id="0">
    <w:p w14:paraId="1513AE93" w14:textId="77777777" w:rsidR="00983ED7" w:rsidRDefault="00983ED7">
      <w:r>
        <w:continuationSeparator/>
      </w:r>
    </w:p>
  </w:endnote>
  <w:endnote w:type="continuationNotice" w:id="1">
    <w:p w14:paraId="066E211A" w14:textId="77777777" w:rsidR="00983ED7" w:rsidRDefault="00983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C984E" w14:textId="77777777" w:rsidR="00983ED7" w:rsidRDefault="00983ED7">
      <w:r>
        <w:separator/>
      </w:r>
    </w:p>
  </w:footnote>
  <w:footnote w:type="continuationSeparator" w:id="0">
    <w:p w14:paraId="34BCE289" w14:textId="77777777" w:rsidR="00983ED7" w:rsidRDefault="00983ED7">
      <w:r>
        <w:continuationSeparator/>
      </w:r>
    </w:p>
  </w:footnote>
  <w:footnote w:type="continuationNotice" w:id="1">
    <w:p w14:paraId="636D45DE" w14:textId="77777777" w:rsidR="00983ED7" w:rsidRDefault="00983E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8AB"/>
    <w:rsid w:val="000E024A"/>
    <w:rsid w:val="00133525"/>
    <w:rsid w:val="00170BC1"/>
    <w:rsid w:val="00173079"/>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06F99"/>
    <w:rsid w:val="003172DC"/>
    <w:rsid w:val="0035462D"/>
    <w:rsid w:val="00356555"/>
    <w:rsid w:val="003765B8"/>
    <w:rsid w:val="00376F14"/>
    <w:rsid w:val="003B27E1"/>
    <w:rsid w:val="003C3971"/>
    <w:rsid w:val="003D759E"/>
    <w:rsid w:val="003E5BAB"/>
    <w:rsid w:val="00423334"/>
    <w:rsid w:val="004345EC"/>
    <w:rsid w:val="004368E2"/>
    <w:rsid w:val="00437FD8"/>
    <w:rsid w:val="00447644"/>
    <w:rsid w:val="00465515"/>
    <w:rsid w:val="0049751D"/>
    <w:rsid w:val="004C30AC"/>
    <w:rsid w:val="004D3578"/>
    <w:rsid w:val="004D67FD"/>
    <w:rsid w:val="004E213A"/>
    <w:rsid w:val="004F0988"/>
    <w:rsid w:val="004F3340"/>
    <w:rsid w:val="0050556A"/>
    <w:rsid w:val="00525D8F"/>
    <w:rsid w:val="0053388B"/>
    <w:rsid w:val="00535773"/>
    <w:rsid w:val="00543E6C"/>
    <w:rsid w:val="00565087"/>
    <w:rsid w:val="005661FA"/>
    <w:rsid w:val="00597B11"/>
    <w:rsid w:val="005D2E01"/>
    <w:rsid w:val="005D7526"/>
    <w:rsid w:val="005E4BB2"/>
    <w:rsid w:val="005F1B4E"/>
    <w:rsid w:val="005F41A3"/>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64FC"/>
    <w:rsid w:val="00867750"/>
    <w:rsid w:val="008768CA"/>
    <w:rsid w:val="00881287"/>
    <w:rsid w:val="008A22C9"/>
    <w:rsid w:val="008C384C"/>
    <w:rsid w:val="008C762E"/>
    <w:rsid w:val="008D05CF"/>
    <w:rsid w:val="008D4BD9"/>
    <w:rsid w:val="008E2D68"/>
    <w:rsid w:val="008E6756"/>
    <w:rsid w:val="0090271F"/>
    <w:rsid w:val="00902E23"/>
    <w:rsid w:val="009114D7"/>
    <w:rsid w:val="0091348E"/>
    <w:rsid w:val="00917CCB"/>
    <w:rsid w:val="009309FB"/>
    <w:rsid w:val="0093354D"/>
    <w:rsid w:val="00933FB0"/>
    <w:rsid w:val="00942EC2"/>
    <w:rsid w:val="00954F25"/>
    <w:rsid w:val="00976FA8"/>
    <w:rsid w:val="00983ED7"/>
    <w:rsid w:val="009B1E2C"/>
    <w:rsid w:val="009F37B7"/>
    <w:rsid w:val="00A10F02"/>
    <w:rsid w:val="00A164B4"/>
    <w:rsid w:val="00A25C6E"/>
    <w:rsid w:val="00A26956"/>
    <w:rsid w:val="00A27486"/>
    <w:rsid w:val="00A53724"/>
    <w:rsid w:val="00A56066"/>
    <w:rsid w:val="00A73129"/>
    <w:rsid w:val="00A82346"/>
    <w:rsid w:val="00A86123"/>
    <w:rsid w:val="00A92BA1"/>
    <w:rsid w:val="00A95A32"/>
    <w:rsid w:val="00AA11D1"/>
    <w:rsid w:val="00AB2339"/>
    <w:rsid w:val="00AB4A5D"/>
    <w:rsid w:val="00AC6BC6"/>
    <w:rsid w:val="00AE65E2"/>
    <w:rsid w:val="00AF1460"/>
    <w:rsid w:val="00AF4451"/>
    <w:rsid w:val="00B12BA0"/>
    <w:rsid w:val="00B15449"/>
    <w:rsid w:val="00B165CC"/>
    <w:rsid w:val="00B5614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02CF"/>
    <w:rsid w:val="00D01D35"/>
    <w:rsid w:val="00D13E18"/>
    <w:rsid w:val="00D57972"/>
    <w:rsid w:val="00D675A9"/>
    <w:rsid w:val="00D738D6"/>
    <w:rsid w:val="00D75494"/>
    <w:rsid w:val="00D755EB"/>
    <w:rsid w:val="00D76048"/>
    <w:rsid w:val="00D82E6F"/>
    <w:rsid w:val="00D87E00"/>
    <w:rsid w:val="00D9134D"/>
    <w:rsid w:val="00DA7A03"/>
    <w:rsid w:val="00DB1818"/>
    <w:rsid w:val="00DC309B"/>
    <w:rsid w:val="00DC4DA2"/>
    <w:rsid w:val="00DD4678"/>
    <w:rsid w:val="00DD4C17"/>
    <w:rsid w:val="00DD74A5"/>
    <w:rsid w:val="00DF2B1F"/>
    <w:rsid w:val="00DF62CD"/>
    <w:rsid w:val="00E16509"/>
    <w:rsid w:val="00E279FC"/>
    <w:rsid w:val="00E3566A"/>
    <w:rsid w:val="00E44582"/>
    <w:rsid w:val="00E77645"/>
    <w:rsid w:val="00E96B54"/>
    <w:rsid w:val="00EA15B0"/>
    <w:rsid w:val="00EA5EA7"/>
    <w:rsid w:val="00EC1155"/>
    <w:rsid w:val="00EC4A25"/>
    <w:rsid w:val="00ED32B2"/>
    <w:rsid w:val="00EF608C"/>
    <w:rsid w:val="00F025A2"/>
    <w:rsid w:val="00F04712"/>
    <w:rsid w:val="00F0571C"/>
    <w:rsid w:val="00F13360"/>
    <w:rsid w:val="00F22EC7"/>
    <w:rsid w:val="00F325C8"/>
    <w:rsid w:val="00F653B8"/>
    <w:rsid w:val="00F837E8"/>
    <w:rsid w:val="00F9008D"/>
    <w:rsid w:val="00FA1266"/>
    <w:rsid w:val="00FB7669"/>
    <w:rsid w:val="00FC1192"/>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character" w:customStyle="1" w:styleId="EditorsNoteChar">
    <w:name w:val="Editor's Note Char"/>
    <w:link w:val="EditorsNote"/>
    <w:qFormat/>
    <w:rsid w:val="00376F1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611</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2025-04-07T12:52:00Z</dcterms:created>
  <dcterms:modified xsi:type="dcterms:W3CDTF">2025-04-10T11:26:00Z</dcterms:modified>
</cp:coreProperties>
</file>